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1A50A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 xml:space="preserve">Администрация Сибирцевского 1-Го сельсовета Венгеровского района Новосибирской области 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1A50A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632248, Новосибирская область, Венгеровский район, село Сибирцево 1-е, Центральная ул., д.1 ; Лучкина Лариса Павловна; sibircevo1-vng@yandex.ru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1A50A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5419101782</w:t>
            </w:r>
          </w:p>
        </w:tc>
        <w:tc>
          <w:tcPr>
            <w:tcW w:w="1653" w:type="dxa"/>
          </w:tcPr>
          <w:p w:rsidR="00776AA2" w:rsidRPr="001B6640" w:rsidRDefault="001A50A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04200954</w:t>
            </w:r>
          </w:p>
        </w:tc>
        <w:tc>
          <w:tcPr>
            <w:tcW w:w="1995" w:type="dxa"/>
          </w:tcPr>
          <w:p w:rsidR="00776AA2" w:rsidRPr="001B6640" w:rsidRDefault="001A50A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3300500</w:t>
            </w:r>
          </w:p>
        </w:tc>
        <w:tc>
          <w:tcPr>
            <w:tcW w:w="2394" w:type="dxa"/>
          </w:tcPr>
          <w:p w:rsidR="00776AA2" w:rsidRPr="001B6640" w:rsidRDefault="001A50A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84.11.35</w:t>
            </w:r>
          </w:p>
        </w:tc>
        <w:tc>
          <w:tcPr>
            <w:tcW w:w="2343" w:type="dxa"/>
          </w:tcPr>
          <w:p w:rsidR="00776AA2" w:rsidRPr="001B6640" w:rsidRDefault="001A50A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50608431101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1A50A8">
        <w:rPr>
          <w:b w:val="0"/>
        </w:rPr>
        <w:t xml:space="preserve"> 4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1A50A8" w:rsidP="00C91B2A">
            <w:pPr>
              <w:jc w:val="center"/>
            </w:pPr>
            <w:r>
              <w:t>Военно-учетный работник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1A50A8" w:rsidRPr="001A50A8">
        <w:rPr>
          <w:rStyle w:val="aa"/>
        </w:rPr>
        <w:t xml:space="preserve"> Отсутствует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1A50A8" w:rsidRPr="001A50A8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1A50A8" w:rsidRPr="001A50A8">
        <w:rPr>
          <w:u w:val="single"/>
        </w:rPr>
        <w:t xml:space="preserve">   Отсутствует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592573">
        <w:rPr>
          <w:lang w:val="en-US"/>
        </w:rPr>
        <w:t xml:space="preserve"> </w:t>
      </w:r>
      <w:r w:rsidRPr="00592573">
        <w:rPr>
          <w:u w:val="single"/>
          <w:lang w:val="en-US"/>
        </w:rPr>
        <w:t xml:space="preserve"> 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1A50A8" w:rsidRPr="001A50A8">
        <w:rPr>
          <w:u w:val="single"/>
        </w:rPr>
        <w:t>Отсутствует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1A50A8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1A50A8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1A50A8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1A50A8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1A50A8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1A50A8" w:rsidP="0098630F">
            <w:pPr>
              <w:jc w:val="center"/>
            </w:pPr>
            <w:r>
              <w:t>064-835-541 82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  <w:tr w:rsidR="001A50A8" w:rsidTr="000860ED">
        <w:tc>
          <w:tcPr>
            <w:tcW w:w="6345" w:type="dxa"/>
            <w:tcBorders>
              <w:right w:val="single" w:sz="4" w:space="0" w:color="auto"/>
            </w:tcBorders>
          </w:tcPr>
          <w:p w:rsidR="001A50A8" w:rsidRDefault="001A50A8" w:rsidP="0098630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50A8" w:rsidRDefault="001A50A8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BE0C40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BE0C40">
        <w:t xml:space="preserve"> </w:t>
      </w:r>
      <w:r w:rsidRPr="00710271">
        <w:t>Используемое</w:t>
      </w:r>
      <w:r w:rsidR="00592573" w:rsidRPr="00BE0C40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1A50A8" w:rsidRPr="001A50A8">
        <w:rPr>
          <w:rStyle w:val="aa"/>
        </w:rPr>
        <w:t xml:space="preserve"> ПК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1A50A8" w:rsidRPr="001A50A8">
        <w:rPr>
          <w:rStyle w:val="aa"/>
        </w:rPr>
        <w:t xml:space="preserve"> Отсутствует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679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679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679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679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679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679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679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679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679C9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679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679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679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679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679C9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679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7657D5" w:rsidRDefault="00B679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679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B679C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B679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679C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E0C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E0C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679C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E0C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E0C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679C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E0C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E0C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679C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E0C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E0C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679C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E0C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E0C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B679C9" w:rsidP="00592573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BE0C40" w:rsidP="00592573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BE0C40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679C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E0C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E0C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B679C9" w:rsidRPr="00B679C9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да (ТК РФ, статья 265); возможность применения труда инвалидов - да (В соответствии с ИПРА ст. 23 181-ФЗ).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BE0C40">
        <w:rPr>
          <w:u w:val="single"/>
        </w:rPr>
        <w:t>21.10.2024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A50A8" w:rsidP="004E51DC">
            <w:pPr>
              <w:pStyle w:val="a8"/>
            </w:pPr>
            <w:r>
              <w:t>Глава Сибирцевского 1-го сельсовета Венгеровского района Новосибирской области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A50A8" w:rsidP="004E51DC">
            <w:pPr>
              <w:pStyle w:val="a8"/>
            </w:pPr>
            <w:r>
              <w:t>Лучкина Лариса Павловна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1A50A8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1A50A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A50A8" w:rsidP="004E51DC">
            <w:pPr>
              <w:pStyle w:val="a8"/>
            </w:pPr>
            <w:r>
              <w:t>Рабочая по КО и РЗ, представитель трудового коллектива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A50A8" w:rsidP="004E51DC">
            <w:pPr>
              <w:pStyle w:val="a8"/>
            </w:pPr>
            <w:r>
              <w:t xml:space="preserve">Астюкевич Валентина Павловна 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1A50A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1A50A8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A50A8" w:rsidRPr="001A50A8" w:rsidTr="001A50A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0A8" w:rsidRPr="001A50A8" w:rsidRDefault="001A50A8" w:rsidP="004E51DC">
            <w:pPr>
              <w:pStyle w:val="a8"/>
            </w:pPr>
            <w:r>
              <w:t xml:space="preserve">И.о. инженера по ОТ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A50A8" w:rsidRPr="001A50A8" w:rsidRDefault="001A50A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0A8" w:rsidRPr="001A50A8" w:rsidRDefault="001A50A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A50A8" w:rsidRPr="001A50A8" w:rsidRDefault="001A50A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0A8" w:rsidRPr="001A50A8" w:rsidRDefault="001A50A8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 xml:space="preserve">Жилкина Юлия Александровна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A50A8" w:rsidRPr="001A50A8" w:rsidRDefault="001A50A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0A8" w:rsidRPr="001A50A8" w:rsidRDefault="001A50A8" w:rsidP="004E51DC">
            <w:pPr>
              <w:pStyle w:val="a8"/>
            </w:pPr>
          </w:p>
        </w:tc>
      </w:tr>
      <w:tr w:rsidR="001A50A8" w:rsidRPr="001A50A8" w:rsidTr="001A50A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A50A8" w:rsidRPr="001A50A8" w:rsidRDefault="001A50A8" w:rsidP="004E51DC">
            <w:pPr>
              <w:pStyle w:val="a8"/>
              <w:rPr>
                <w:vertAlign w:val="superscript"/>
              </w:rPr>
            </w:pPr>
            <w:r w:rsidRPr="001A50A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A50A8" w:rsidRPr="001A50A8" w:rsidRDefault="001A50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A50A8" w:rsidRPr="001A50A8" w:rsidRDefault="001A50A8" w:rsidP="004E51DC">
            <w:pPr>
              <w:pStyle w:val="a8"/>
              <w:rPr>
                <w:vertAlign w:val="superscript"/>
              </w:rPr>
            </w:pPr>
            <w:r w:rsidRPr="001A50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A50A8" w:rsidRPr="001A50A8" w:rsidRDefault="001A50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A50A8" w:rsidRPr="001A50A8" w:rsidRDefault="001A50A8" w:rsidP="004E51DC">
            <w:pPr>
              <w:pStyle w:val="a8"/>
              <w:rPr>
                <w:color w:val="000000"/>
                <w:vertAlign w:val="superscript"/>
              </w:rPr>
            </w:pPr>
            <w:r w:rsidRPr="001A50A8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1A50A8" w:rsidRPr="001A50A8" w:rsidRDefault="001A50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A50A8" w:rsidRPr="001A50A8" w:rsidRDefault="001A50A8" w:rsidP="004E51DC">
            <w:pPr>
              <w:pStyle w:val="a8"/>
              <w:rPr>
                <w:vertAlign w:val="superscript"/>
              </w:rPr>
            </w:pPr>
            <w:r w:rsidRPr="001A50A8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E0C40" w:rsidTr="00BE0C4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E0C40" w:rsidRDefault="00BE0C40" w:rsidP="003C5C39">
            <w:pPr>
              <w:pStyle w:val="a8"/>
            </w:pPr>
            <w:r w:rsidRPr="00BE0C40">
              <w:t>5999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E0C40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E0C40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E0C40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E0C40" w:rsidRDefault="00BE0C40" w:rsidP="003C5C39">
            <w:pPr>
              <w:pStyle w:val="a8"/>
            </w:pPr>
            <w:r w:rsidRPr="00BE0C40">
              <w:t>Новоселова Татьяна Юрьевна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E0C40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E0C40" w:rsidRDefault="00BE0C40" w:rsidP="003C5C39">
            <w:pPr>
              <w:pStyle w:val="a8"/>
            </w:pPr>
            <w:r>
              <w:t>21.10.2024</w:t>
            </w:r>
          </w:p>
        </w:tc>
      </w:tr>
      <w:tr w:rsidR="00EF07A3" w:rsidRPr="00BE0C40" w:rsidTr="00BE0C4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BE0C40" w:rsidRDefault="00BE0C40" w:rsidP="003C5C39">
            <w:pPr>
              <w:pStyle w:val="a8"/>
              <w:rPr>
                <w:b/>
                <w:vertAlign w:val="superscript"/>
              </w:rPr>
            </w:pPr>
            <w:r w:rsidRPr="00BE0C40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EF07A3" w:rsidRPr="00BE0C4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BE0C40" w:rsidRDefault="00BE0C40" w:rsidP="00EF07A3">
            <w:pPr>
              <w:pStyle w:val="a8"/>
              <w:rPr>
                <w:b/>
                <w:vertAlign w:val="superscript"/>
              </w:rPr>
            </w:pPr>
            <w:r w:rsidRPr="00BE0C4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BE0C40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BE0C40" w:rsidRDefault="00BE0C40" w:rsidP="00EF07A3">
            <w:pPr>
              <w:pStyle w:val="a8"/>
              <w:rPr>
                <w:b/>
                <w:vertAlign w:val="superscript"/>
              </w:rPr>
            </w:pPr>
            <w:r w:rsidRPr="00BE0C40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BE0C4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BE0C40" w:rsidRDefault="00BE0C40" w:rsidP="00EF07A3">
            <w:pPr>
              <w:pStyle w:val="a8"/>
              <w:rPr>
                <w:vertAlign w:val="superscript"/>
              </w:rPr>
            </w:pPr>
            <w:r w:rsidRPr="00BE0C40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1A50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A50A8" w:rsidP="004E51DC">
            <w:pPr>
              <w:pStyle w:val="a8"/>
            </w:pPr>
            <w:r>
              <w:t>Болбат Светлана Васильевна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1A50A8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C40" w:rsidRDefault="00BE0C40" w:rsidP="0076042D">
      <w:pPr>
        <w:pStyle w:val="a9"/>
      </w:pPr>
      <w:r>
        <w:separator/>
      </w:r>
    </w:p>
  </w:endnote>
  <w:endnote w:type="continuationSeparator" w:id="0">
    <w:p w:rsidR="00BE0C40" w:rsidRDefault="00BE0C4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1A50A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1A50A8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1A50A8" w:rsidRPr="001A50A8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C40" w:rsidRDefault="00BE0C40" w:rsidP="0076042D">
      <w:pPr>
        <w:pStyle w:val="a9"/>
      </w:pPr>
      <w:r>
        <w:separator/>
      </w:r>
    </w:p>
  </w:footnote>
  <w:footnote w:type="continuationSeparator" w:id="0">
    <w:p w:rsidR="00BE0C40" w:rsidRDefault="00BE0C4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att_zakl" w:val="- заключение;"/>
    <w:docVar w:name="boss_fio" w:val="Луценко Алексей Владимирович "/>
    <w:docVar w:name="ceh_info" w:val=" Отсутствует"/>
    <w:docVar w:name="class" w:val=" не определен "/>
    <w:docVar w:name="close_doc_flag" w:val="0"/>
    <w:docVar w:name="co_classes" w:val="   "/>
    <w:docVar w:name="codeok" w:val="Отсутствует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7N2IBUKW23-s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21.10.2024"/>
    <w:docVar w:name="footer_num" w:val="Карта СОУТ № 4"/>
    <w:docVar w:name="gig_kut" w:val="2"/>
    <w:docVar w:name="hlp" w:val="3"/>
    <w:docVar w:name="izm_date" w:val="21.10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4 "/>
    <w:docVar w:name="oborud" w:val=" ПК "/>
    <w:docVar w:name="org_id" w:val="380"/>
    <w:docVar w:name="pers_guids" w:val="1C1CA605C9744A3DB9E563F7DFCF5333@166-152-956 80"/>
    <w:docVar w:name="pers_snils" w:val="1C1CA605C9744A3DB9E563F7DFCF5333@166-152-956 80"/>
    <w:docVar w:name="pred_dolg" w:val="Глава Сибирцевского 1-го сельсовета Венгеровского района Новосибирской области"/>
    <w:docVar w:name="pred_fio" w:val="Лучкина Лариса Павловна"/>
    <w:docVar w:name="prikaz_sout" w:val="817"/>
    <w:docVar w:name="raschet" w:val="   "/>
    <w:docVar w:name="rm_guid" w:val="2F45739682BF42ED93F97ACD81213F50"/>
    <w:docVar w:name="rm_id" w:val="6798"/>
    <w:docVar w:name="rm_name" w:val="                                          "/>
    <w:docVar w:name="rm_number" w:val=" 4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да (ТК РФ, статья 265); возможность применения труда инвалидов - да (В соответствии с ИПРА ст. 23 181-ФЗ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a_prim" w:val="ТК РФ, статья 253"/>
    <w:docVar w:name="state_s070b" w:val="0"/>
    <w:docVar w:name="state_s070b_prim" w:val="ТК РФ, статья 265"/>
    <w:docVar w:name="state_s070c" w:val="0"/>
    <w:docVar w:name="state_s070c_prim" w:val="В соответствии с ИПРА ст. 23 181-ФЗ"/>
    <w:docVar w:name="struct_info" w:val="    "/>
    <w:docVar w:name="template" w:val="karta_prg_sout.dot"/>
    <w:docVar w:name="timesmena" w:val="480"/>
    <w:docVar w:name="tools" w:val=" Отсутствует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да (ТК РФ, статья 265); возможность применения труда инвалидов - да (В соответствии с ИПРА ст. 23 181-ФЗ)"/>
    <w:docVar w:name="ver_card" w:val="1"/>
    <w:docVar w:name="version" w:val="51"/>
  </w:docVars>
  <w:rsids>
    <w:rsidRoot w:val="00BE0C40"/>
    <w:rsid w:val="000024F1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A50A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92573"/>
    <w:rsid w:val="005A3A36"/>
    <w:rsid w:val="005B466C"/>
    <w:rsid w:val="005B7FE8"/>
    <w:rsid w:val="005C0A9A"/>
    <w:rsid w:val="005F6B08"/>
    <w:rsid w:val="00652A9D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D5242"/>
    <w:rsid w:val="007E77DF"/>
    <w:rsid w:val="00835248"/>
    <w:rsid w:val="00883461"/>
    <w:rsid w:val="008E68DE"/>
    <w:rsid w:val="008E70C1"/>
    <w:rsid w:val="00904795"/>
    <w:rsid w:val="0090588D"/>
    <w:rsid w:val="0092778A"/>
    <w:rsid w:val="00967790"/>
    <w:rsid w:val="0098630F"/>
    <w:rsid w:val="00A0062F"/>
    <w:rsid w:val="00A100AB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679C9"/>
    <w:rsid w:val="00BA5029"/>
    <w:rsid w:val="00BC2F3C"/>
    <w:rsid w:val="00BE0C40"/>
    <w:rsid w:val="00C02721"/>
    <w:rsid w:val="00C03F4A"/>
    <w:rsid w:val="00C91B2A"/>
    <w:rsid w:val="00CE3307"/>
    <w:rsid w:val="00D76DF8"/>
    <w:rsid w:val="00DB1272"/>
    <w:rsid w:val="00DB5302"/>
    <w:rsid w:val="00DC4794"/>
    <w:rsid w:val="00DD6B1F"/>
    <w:rsid w:val="00DE617B"/>
    <w:rsid w:val="00E124F4"/>
    <w:rsid w:val="00E25EDD"/>
    <w:rsid w:val="00E30B8E"/>
    <w:rsid w:val="00E36337"/>
    <w:rsid w:val="00E42651"/>
    <w:rsid w:val="00E43EDA"/>
    <w:rsid w:val="00E559FE"/>
    <w:rsid w:val="00EB72AD"/>
    <w:rsid w:val="00EC37A1"/>
    <w:rsid w:val="00EF07A3"/>
    <w:rsid w:val="00EF3DC4"/>
    <w:rsid w:val="00F31AF6"/>
    <w:rsid w:val="00F76072"/>
    <w:rsid w:val="00FA012C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Xenia Loskutova</dc:creator>
  <cp:keywords/>
  <dc:description/>
  <cp:lastModifiedBy>Xenia Loskutova</cp:lastModifiedBy>
  <cp:revision>3</cp:revision>
  <dcterms:created xsi:type="dcterms:W3CDTF">2024-10-16T04:40:00Z</dcterms:created>
  <dcterms:modified xsi:type="dcterms:W3CDTF">2024-10-16T05:37:00Z</dcterms:modified>
</cp:coreProperties>
</file>